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56C2" w14:textId="7B4D3F6A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101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36B26" w:rsidRPr="00936B26">
        <w:rPr>
          <w:rFonts w:ascii="Arial" w:hAnsi="Arial" w:cs="Arial"/>
          <w:b/>
          <w:sz w:val="24"/>
          <w:szCs w:val="24"/>
        </w:rPr>
        <w:t>RP-233649</w:t>
      </w:r>
    </w:p>
    <w:p w14:paraId="51F76ED1" w14:textId="7BBB28BB" w:rsidR="00595B52" w:rsidRDefault="00687DD8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687DD8">
        <w:rPr>
          <w:rFonts w:cs="Arial"/>
          <w:noProof w:val="0"/>
          <w:sz w:val="24"/>
        </w:rPr>
        <w:t>Edinburgh, Scotland, December 11-15, 2023</w:t>
      </w:r>
    </w:p>
    <w:p w14:paraId="6BA20117" w14:textId="77777777" w:rsidR="00687DD8" w:rsidRPr="00684CA1" w:rsidRDefault="00687DD8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4BC7C0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87DD8" w:rsidRPr="00687DD8">
        <w:rPr>
          <w:rFonts w:ascii="Arial" w:hAnsi="Arial" w:cs="Arial"/>
          <w:b/>
          <w:bCs/>
        </w:rPr>
        <w:t>Nokia, Nokia Shanghai Bell</w:t>
      </w:r>
    </w:p>
    <w:p w14:paraId="21C5915E" w14:textId="083D4AE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87DD8" w:rsidRPr="00687DD8">
        <w:rPr>
          <w:rFonts w:ascii="Arial" w:hAnsi="Arial" w:cs="Arial"/>
          <w:b/>
          <w:bCs/>
        </w:rPr>
        <w:t xml:space="preserve">Rel-18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687DD8" w:rsidRPr="00687DD8">
        <w:rPr>
          <w:rFonts w:ascii="Arial" w:hAnsi="Arial" w:cs="Arial"/>
          <w:b/>
          <w:bCs/>
        </w:rPr>
        <w:t>WID on DC of x bands LTE inter-band CA (x=3,4,5) and 1 NR band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EB5BE3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87DD8">
        <w:rPr>
          <w:rFonts w:ascii="Arial" w:hAnsi="Arial"/>
          <w:b/>
        </w:rPr>
        <w:t>9.4.2.3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17ECD8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Rel-18 WID on DC of x bands LTE inter-band CA (x=3,4,5) and 1 NR band</w:t>
      </w:r>
    </w:p>
    <w:p w14:paraId="3C946738" w14:textId="296705F4" w:rsidR="00B078D6" w:rsidRPr="00687DD8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proofErr w:type="spellStart"/>
      <w:r w:rsidRPr="00687DD8">
        <w:rPr>
          <w:sz w:val="24"/>
          <w:szCs w:val="24"/>
          <w:lang w:val="da-DK"/>
        </w:rPr>
        <w:t>A</w:t>
      </w:r>
      <w:r w:rsidR="00B078D6" w:rsidRPr="00687DD8">
        <w:rPr>
          <w:sz w:val="24"/>
          <w:szCs w:val="24"/>
          <w:lang w:val="da-DK"/>
        </w:rPr>
        <w:t>cronym</w:t>
      </w:r>
      <w:proofErr w:type="spellEnd"/>
      <w:r w:rsidR="00B078D6" w:rsidRPr="00687DD8">
        <w:rPr>
          <w:sz w:val="24"/>
          <w:szCs w:val="24"/>
          <w:lang w:val="da-DK"/>
        </w:rPr>
        <w:t xml:space="preserve">  : </w:t>
      </w:r>
      <w:r w:rsidR="0075141A" w:rsidRPr="00687DD8">
        <w:rPr>
          <w:sz w:val="24"/>
          <w:szCs w:val="24"/>
          <w:lang w:val="da-DK"/>
        </w:rPr>
        <w:tab/>
      </w:r>
      <w:r w:rsidR="00687DD8" w:rsidRPr="00687DD8">
        <w:rPr>
          <w:sz w:val="24"/>
          <w:szCs w:val="24"/>
          <w:lang w:val="da-DK"/>
        </w:rPr>
        <w:t>DC_R18_xBLTE_1BNR_yDL2UL</w:t>
      </w:r>
    </w:p>
    <w:p w14:paraId="2448A9DC" w14:textId="6A2A8F4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961005</w:t>
      </w:r>
    </w:p>
    <w:p w14:paraId="12A92096" w14:textId="782CA58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87DD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DCAA6F5" w:rsidR="00E72B61" w:rsidRPr="00684CA1" w:rsidRDefault="0026255D" w:rsidP="00B066D2">
            <w:pPr>
              <w:spacing w:after="0"/>
            </w:pPr>
            <w:r>
              <w:t>3GPP RAN#103 (March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F86B089" w:rsidR="00E72B61" w:rsidRPr="00684CA1" w:rsidRDefault="00687DD8" w:rsidP="00B066D2">
            <w:pPr>
              <w:spacing w:after="0"/>
              <w:rPr>
                <w:lang w:eastAsia="zh-CN"/>
              </w:rPr>
            </w:pPr>
            <w:r w:rsidRPr="00687DD8">
              <w:rPr>
                <w:lang w:eastAsia="zh-CN"/>
              </w:rPr>
              <w:t>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F96CDED" w:rsidR="00E72B61" w:rsidRPr="00684CA1" w:rsidRDefault="00687DD8" w:rsidP="00B066D2">
            <w:pPr>
              <w:pStyle w:val="Index1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 xml:space="preserve">Rel-18 </w:t>
            </w:r>
            <w:r w:rsidRPr="00687DD8">
              <w:rPr>
                <w:bCs/>
              </w:rPr>
              <w:t xml:space="preserve">WID on </w:t>
            </w:r>
            <w:r w:rsidR="00984FB7" w:rsidRPr="00984FB7">
              <w:rPr>
                <w:bCs/>
              </w:rPr>
              <w:t>DC of x bands LTE inter-band CA (x=3,4,5) and 1 NR band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C4541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513EE4B" w:rsidR="00E72B61" w:rsidRPr="00684CA1" w:rsidRDefault="00090D00" w:rsidP="00B066D2">
            <w:pPr>
              <w:spacing w:after="0"/>
            </w:pPr>
            <w:r w:rsidRPr="00090D00">
              <w:t xml:space="preserve">These combinations are not support in Release 18.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8AA95C5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Pr="00C9155E">
        <w:rPr>
          <w:lang w:eastAsia="zh-CN"/>
        </w:rPr>
        <w:t xml:space="preserve">DC_R18_xBLTE_1BNR_yDL2UL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BB1A" w14:textId="77777777" w:rsidR="00595D2E" w:rsidRDefault="00595D2E">
      <w:r>
        <w:separator/>
      </w:r>
    </w:p>
  </w:endnote>
  <w:endnote w:type="continuationSeparator" w:id="0">
    <w:p w14:paraId="1064A89B" w14:textId="77777777" w:rsidR="00595D2E" w:rsidRDefault="0059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8594" w14:textId="77777777" w:rsidR="00595D2E" w:rsidRDefault="00595D2E">
      <w:r>
        <w:separator/>
      </w:r>
    </w:p>
  </w:footnote>
  <w:footnote w:type="continuationSeparator" w:id="0">
    <w:p w14:paraId="7A53CF0B" w14:textId="77777777" w:rsidR="00595D2E" w:rsidRDefault="0059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255D"/>
    <w:rsid w:val="002676EC"/>
    <w:rsid w:val="00280CDD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C1802"/>
    <w:rsid w:val="005C4F58"/>
    <w:rsid w:val="005D3FEC"/>
    <w:rsid w:val="005D44BE"/>
    <w:rsid w:val="00603D05"/>
    <w:rsid w:val="00611EC4"/>
    <w:rsid w:val="00620B3F"/>
    <w:rsid w:val="006418C6"/>
    <w:rsid w:val="00663FF2"/>
    <w:rsid w:val="00671BBB"/>
    <w:rsid w:val="00682237"/>
    <w:rsid w:val="00684CA1"/>
    <w:rsid w:val="00687DD8"/>
    <w:rsid w:val="006E6480"/>
    <w:rsid w:val="00716FE1"/>
    <w:rsid w:val="0075141A"/>
    <w:rsid w:val="0075252A"/>
    <w:rsid w:val="00757E4D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3936"/>
    <w:rsid w:val="00A10539"/>
    <w:rsid w:val="00A3082C"/>
    <w:rsid w:val="00A36378"/>
    <w:rsid w:val="00A70E1E"/>
    <w:rsid w:val="00A77518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155E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6D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Johannes Hejselbaek (Nokia)</cp:lastModifiedBy>
  <cp:revision>15</cp:revision>
  <cp:lastPrinted>2009-10-12T14:10:00Z</cp:lastPrinted>
  <dcterms:created xsi:type="dcterms:W3CDTF">2023-03-21T08:42:00Z</dcterms:created>
  <dcterms:modified xsi:type="dcterms:W3CDTF">2023-12-04T13:47:00Z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